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A06" w:rsidRPr="00CA7C3D" w:rsidRDefault="00894A06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894A06" w:rsidRPr="00CA7C3D" w:rsidRDefault="00894A06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894A06" w:rsidRPr="00CA7C3D" w:rsidRDefault="00894A06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94A06" w:rsidRPr="00CA7C3D" w:rsidRDefault="00894A06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894A06" w:rsidRPr="00CA7C3D" w:rsidRDefault="00894A06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26.08.2022  № 220</w:t>
      </w:r>
    </w:p>
    <w:p w:rsidR="00894A06" w:rsidRPr="00CA7C3D" w:rsidRDefault="00894A06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894A06" w:rsidRPr="00CA7C3D" w:rsidRDefault="00894A06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Красновичского сельского поселения</w:t>
      </w:r>
    </w:p>
    <w:p w:rsidR="00894A06" w:rsidRPr="00CA7C3D" w:rsidRDefault="00894A06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894A06" w:rsidRPr="00CA7C3D" w:rsidRDefault="00894A06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894A06" w:rsidRPr="00FC5F2F" w:rsidRDefault="00894A06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15</w:t>
      </w:r>
      <w:r w:rsidRPr="00FC5F2F">
        <w:t>.</w:t>
      </w:r>
      <w:r>
        <w:t>02</w:t>
      </w:r>
      <w:r w:rsidRPr="00FC5F2F">
        <w:t>.201</w:t>
      </w:r>
      <w:r>
        <w:t>3</w:t>
      </w:r>
      <w:r w:rsidRPr="00FC5F2F">
        <w:t xml:space="preserve"> № 4-4</w:t>
      </w:r>
      <w:r>
        <w:t>54</w:t>
      </w:r>
      <w:r w:rsidRPr="00FC5F2F">
        <w:t xml:space="preserve"> «Об утверждении Генерального плана </w:t>
      </w:r>
      <w:r>
        <w:t>Красновичского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6-28)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894A06" w:rsidRDefault="00894A06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894A06" w:rsidRPr="00336C1F" w:rsidRDefault="00894A06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894A06" w:rsidRPr="00F13FF3" w:rsidRDefault="00894A06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894A06" w:rsidRPr="00F13FF3" w:rsidRDefault="00894A0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371144</w:t>
      </w:r>
      <w:r w:rsidRPr="00F13FF3">
        <w:rPr>
          <w:lang w:eastAsia="ru-RU"/>
        </w:rPr>
        <w:t>кв.м;</w:t>
      </w:r>
    </w:p>
    <w:p w:rsidR="00894A06" w:rsidRPr="00F13FF3" w:rsidRDefault="00894A0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Красновичское</w:t>
      </w:r>
      <w:r w:rsidRPr="00F13FF3">
        <w:rPr>
          <w:lang w:eastAsia="ru-RU"/>
        </w:rPr>
        <w:t xml:space="preserve"> сельское поселение;</w:t>
      </w:r>
    </w:p>
    <w:p w:rsidR="00894A06" w:rsidRPr="00F13FF3" w:rsidRDefault="00894A0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«скотоводство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1.8</w:t>
      </w:r>
      <w:r w:rsidRPr="00F13FF3">
        <w:rPr>
          <w:lang w:eastAsia="ru-RU"/>
        </w:rPr>
        <w:t xml:space="preserve">;  </w:t>
      </w:r>
    </w:p>
    <w:p w:rsidR="00894A06" w:rsidRPr="00F13FF3" w:rsidRDefault="00894A0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894A06" w:rsidRPr="00F13FF3" w:rsidRDefault="00894A06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894A06" w:rsidRPr="00F13FF3" w:rsidRDefault="00894A06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894A06" w:rsidRPr="0050051F" w:rsidRDefault="00894A06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894A06" w:rsidRPr="0050051F" w:rsidRDefault="00894A0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894A06" w:rsidRPr="0050051F" w:rsidRDefault="00894A0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894A06" w:rsidRDefault="00894A0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894A06" w:rsidRDefault="00894A06" w:rsidP="00095619">
      <w:pPr>
        <w:spacing w:line="240" w:lineRule="auto"/>
        <w:jc w:val="both"/>
        <w:rPr>
          <w:lang w:eastAsia="ru-RU"/>
        </w:rPr>
      </w:pPr>
    </w:p>
    <w:p w:rsidR="00894A06" w:rsidRPr="0050051F" w:rsidRDefault="00894A06" w:rsidP="00095619">
      <w:pPr>
        <w:spacing w:line="240" w:lineRule="auto"/>
        <w:jc w:val="both"/>
        <w:rPr>
          <w:lang w:eastAsia="ru-RU"/>
        </w:rPr>
      </w:pPr>
    </w:p>
    <w:p w:rsidR="00894A06" w:rsidRPr="0050051F" w:rsidRDefault="00894A06" w:rsidP="00095619">
      <w:pPr>
        <w:spacing w:line="240" w:lineRule="auto"/>
        <w:rPr>
          <w:lang w:eastAsia="ru-RU"/>
        </w:rPr>
      </w:pPr>
    </w:p>
    <w:p w:rsidR="00894A06" w:rsidRPr="0050051F" w:rsidRDefault="00894A06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А.М. Кусков</w:t>
      </w:r>
    </w:p>
    <w:p w:rsidR="00894A06" w:rsidRPr="0050051F" w:rsidRDefault="00894A06" w:rsidP="00095619">
      <w:pPr>
        <w:spacing w:line="240" w:lineRule="auto"/>
        <w:rPr>
          <w:lang w:eastAsia="ru-RU"/>
        </w:rPr>
      </w:pPr>
    </w:p>
    <w:p w:rsidR="00894A06" w:rsidRPr="0050051F" w:rsidRDefault="00894A06" w:rsidP="00095619">
      <w:pPr>
        <w:spacing w:line="240" w:lineRule="auto"/>
        <w:rPr>
          <w:lang w:eastAsia="ru-RU"/>
        </w:rPr>
      </w:pPr>
    </w:p>
    <w:sectPr w:rsidR="00894A06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A06" w:rsidRDefault="00894A06" w:rsidP="006F0F01">
      <w:pPr>
        <w:spacing w:line="240" w:lineRule="auto"/>
      </w:pPr>
      <w:r>
        <w:separator/>
      </w:r>
    </w:p>
  </w:endnote>
  <w:endnote w:type="continuationSeparator" w:id="1">
    <w:p w:rsidR="00894A06" w:rsidRDefault="00894A06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A06" w:rsidRDefault="00894A06" w:rsidP="006F0F01">
      <w:pPr>
        <w:spacing w:line="240" w:lineRule="auto"/>
      </w:pPr>
      <w:r>
        <w:separator/>
      </w:r>
    </w:p>
  </w:footnote>
  <w:footnote w:type="continuationSeparator" w:id="1">
    <w:p w:rsidR="00894A06" w:rsidRDefault="00894A06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35B38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2A6C91"/>
    <w:rsid w:val="00336C1F"/>
    <w:rsid w:val="00370C22"/>
    <w:rsid w:val="00372606"/>
    <w:rsid w:val="00453CB3"/>
    <w:rsid w:val="00480486"/>
    <w:rsid w:val="00484E3B"/>
    <w:rsid w:val="004919E2"/>
    <w:rsid w:val="004A5D0A"/>
    <w:rsid w:val="004F4E78"/>
    <w:rsid w:val="004F725B"/>
    <w:rsid w:val="0050051F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54FC8"/>
    <w:rsid w:val="00764993"/>
    <w:rsid w:val="00817FCC"/>
    <w:rsid w:val="00835A51"/>
    <w:rsid w:val="00853FF7"/>
    <w:rsid w:val="00884B6E"/>
    <w:rsid w:val="00894A06"/>
    <w:rsid w:val="008E3600"/>
    <w:rsid w:val="008F25BE"/>
    <w:rsid w:val="0093456D"/>
    <w:rsid w:val="00957BBE"/>
    <w:rsid w:val="009E0AD9"/>
    <w:rsid w:val="00A870FE"/>
    <w:rsid w:val="00A907A8"/>
    <w:rsid w:val="00AA779F"/>
    <w:rsid w:val="00AE56E3"/>
    <w:rsid w:val="00B24868"/>
    <w:rsid w:val="00B37F84"/>
    <w:rsid w:val="00B4544F"/>
    <w:rsid w:val="00B55D15"/>
    <w:rsid w:val="00B56307"/>
    <w:rsid w:val="00B61E85"/>
    <w:rsid w:val="00B83C47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41AF8"/>
    <w:rsid w:val="00EC6E67"/>
    <w:rsid w:val="00ED21AF"/>
    <w:rsid w:val="00ED64B1"/>
    <w:rsid w:val="00ED6DCE"/>
    <w:rsid w:val="00EE78EE"/>
    <w:rsid w:val="00F000AD"/>
    <w:rsid w:val="00F13FF3"/>
    <w:rsid w:val="00F3298D"/>
    <w:rsid w:val="00F46809"/>
    <w:rsid w:val="00F53123"/>
    <w:rsid w:val="00F61E96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B3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92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</TotalTime>
  <Pages>2</Pages>
  <Words>468</Words>
  <Characters>2674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10</cp:revision>
  <cp:lastPrinted>2022-08-24T13:40:00Z</cp:lastPrinted>
  <dcterms:created xsi:type="dcterms:W3CDTF">2021-06-24T09:26:00Z</dcterms:created>
  <dcterms:modified xsi:type="dcterms:W3CDTF">2022-09-01T06:05:00Z</dcterms:modified>
</cp:coreProperties>
</file>